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75687" w:rsidTr="00975687" w14:paraId="78172DA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5687" w:rsidRDefault="00975687" w14:paraId="69B4C826" w14:textId="00007BD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687" w:rsidRDefault="00975687" w14:paraId="576F466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75687" w:rsidRDefault="00975687" w14:paraId="62EBB24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75687" w:rsidRDefault="00975687" w14:paraId="0723531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75687" w:rsidRDefault="00975687" w14:paraId="7137788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75687" w:rsidP="00975687" w:rsidRDefault="00975687" w14:paraId="2C3F477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75687" w:rsidP="00975687" w:rsidRDefault="00975687" w14:paraId="12A4A9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75687" w:rsidP="00975687" w:rsidRDefault="00975687" w14:paraId="52177D7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St-2543/2019</w:t>
      </w:r>
    </w:p>
    <w:p w:rsidR="00975687" w:rsidP="00975687" w:rsidRDefault="00975687" w14:paraId="6A359ABE" w14:textId="77777777">
      <w:pPr>
        <w:tabs>
          <w:tab w:val="left" w:pos="709"/>
        </w:tabs>
      </w:pPr>
      <w:r>
        <w:t xml:space="preserve"> </w:t>
      </w:r>
    </w:p>
    <w:p w:rsidR="00975687" w:rsidP="00975687" w:rsidRDefault="00975687" w14:paraId="257E5A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75687" w:rsidP="00975687" w:rsidRDefault="00975687" w14:paraId="7B691E5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75687" w:rsidP="00975687" w:rsidRDefault="00975687" w14:paraId="0ABD2594" w14:textId="77777777">
      <w:pPr>
        <w:tabs>
          <w:tab w:val="left" w:pos="709"/>
        </w:tabs>
      </w:pPr>
    </w:p>
    <w:p w:rsidR="00975687" w:rsidP="00975687" w:rsidRDefault="00975687" w14:paraId="155766E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75687" w:rsidP="00975687" w:rsidRDefault="00975687" w14:paraId="5514428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75687" w:rsidP="00975687" w:rsidRDefault="00975687" w14:paraId="05480F61" w14:textId="77777777">
      <w:pPr>
        <w:tabs>
          <w:tab w:val="left" w:pos="709"/>
        </w:tabs>
      </w:pPr>
    </w:p>
    <w:p w:rsidR="00975687" w:rsidP="00975687" w:rsidRDefault="00975687" w14:paraId="3882BEC6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75687" w:rsidP="00975687" w:rsidRDefault="00975687" w14:paraId="0ADD972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75687" w:rsidP="00975687" w:rsidRDefault="00975687" w14:paraId="71FCC29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75687" w:rsidP="00975687" w:rsidRDefault="00975687" w14:paraId="08C19AE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75687" w:rsidP="00975687" w:rsidRDefault="00975687" w14:paraId="06617D59" w14:textId="77777777">
      <w:pPr>
        <w:tabs>
          <w:tab w:val="left" w:pos="709"/>
        </w:tabs>
      </w:pPr>
    </w:p>
    <w:p w:rsidR="00975687" w:rsidP="00975687" w:rsidRDefault="00975687" w14:paraId="65126D7C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75687" w:rsidP="00975687" w:rsidRDefault="00975687" w14:paraId="0EFF2A0E" w14:textId="77777777">
      <w:pPr>
        <w:tabs>
          <w:tab w:val="left" w:pos="709"/>
        </w:tabs>
        <w:jc w:val="both"/>
      </w:pPr>
    </w:p>
    <w:p w:rsidR="00975687" w:rsidP="00975687" w:rsidRDefault="00975687" w14:paraId="6DFD2629" w14:textId="77777777">
      <w:pPr>
        <w:tabs>
          <w:tab w:val="left" w:pos="709"/>
        </w:tabs>
      </w:pPr>
      <w:r>
        <w:t xml:space="preserve"> </w:t>
      </w:r>
      <w:r>
        <w:tab/>
        <w:t>17. St-2543/2019</w:t>
      </w:r>
    </w:p>
    <w:p w:rsidR="00975687" w:rsidP="00975687" w:rsidRDefault="00975687" w14:paraId="23ADF340" w14:textId="77777777">
      <w:pPr>
        <w:tabs>
          <w:tab w:val="left" w:pos="709"/>
        </w:tabs>
      </w:pPr>
    </w:p>
    <w:p w:rsidR="00975687" w:rsidP="00975687" w:rsidRDefault="00975687" w14:paraId="6359979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75687" w:rsidP="00975687" w:rsidRDefault="00975687" w14:paraId="7F189427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75687" w:rsidP="00975687" w:rsidRDefault="00975687" w14:paraId="6CF88D62" w14:textId="77777777">
      <w:pPr>
        <w:tabs>
          <w:tab w:val="left" w:pos="709"/>
        </w:tabs>
        <w:jc w:val="both"/>
      </w:pPr>
      <w:r>
        <w:tab/>
        <w:t>OIB: 85821130368</w:t>
      </w:r>
    </w:p>
    <w:p w:rsidR="00975687" w:rsidP="00975687" w:rsidRDefault="00975687" w14:paraId="1654D420" w14:textId="77777777">
      <w:pPr>
        <w:tabs>
          <w:tab w:val="left" w:pos="709"/>
        </w:tabs>
        <w:jc w:val="both"/>
      </w:pPr>
    </w:p>
    <w:p w:rsidR="00975687" w:rsidP="00975687" w:rsidRDefault="00975687" w14:paraId="4F5A9C47" w14:textId="77777777">
      <w:pPr>
        <w:tabs>
          <w:tab w:val="left" w:pos="709"/>
        </w:tabs>
        <w:jc w:val="both"/>
      </w:pPr>
      <w:r>
        <w:t xml:space="preserve">protiv </w:t>
      </w:r>
    </w:p>
    <w:p w:rsidR="00975687" w:rsidP="00975687" w:rsidRDefault="00975687" w14:paraId="622A22A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75687" w:rsidP="00975687" w:rsidRDefault="00975687" w14:paraId="0580A98E" w14:textId="77777777">
      <w:pPr>
        <w:tabs>
          <w:tab w:val="left" w:pos="709"/>
        </w:tabs>
        <w:ind w:left="708"/>
        <w:jc w:val="both"/>
      </w:pPr>
      <w:r>
        <w:tab/>
        <w:t>ORLIĆ TRADE d.o.o., Zagreb, Bukovačka cesta 25, OIB: 47655092307</w:t>
      </w:r>
    </w:p>
    <w:p w:rsidR="00975687" w:rsidP="00975687" w:rsidRDefault="00975687" w14:paraId="33F55F3D" w14:textId="77777777">
      <w:pPr>
        <w:tabs>
          <w:tab w:val="left" w:pos="709"/>
        </w:tabs>
        <w:ind w:left="708"/>
        <w:jc w:val="both"/>
      </w:pPr>
    </w:p>
    <w:p w:rsidR="00975687" w:rsidP="00975687" w:rsidRDefault="00975687" w14:paraId="675378E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75687" w:rsidP="00975687" w:rsidRDefault="00975687" w14:paraId="08523CA5" w14:textId="77777777">
      <w:pPr>
        <w:tabs>
          <w:tab w:val="left" w:pos="709"/>
        </w:tabs>
        <w:jc w:val="both"/>
      </w:pPr>
    </w:p>
    <w:p w:rsidR="00975687" w:rsidP="00975687" w:rsidRDefault="00975687" w14:paraId="55ED29AE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75687" w:rsidP="00975687" w:rsidRDefault="00975687" w14:paraId="0664EAB5" w14:textId="77777777">
      <w:pPr>
        <w:tabs>
          <w:tab w:val="left" w:pos="709"/>
        </w:tabs>
      </w:pPr>
    </w:p>
    <w:p w:rsidR="00975687" w:rsidP="00975687" w:rsidRDefault="00975687" w14:paraId="688CC3D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75687" w:rsidP="00975687" w:rsidRDefault="00975687" w14:paraId="7B42281B" w14:textId="77777777">
      <w:pPr>
        <w:tabs>
          <w:tab w:val="left" w:pos="709"/>
        </w:tabs>
      </w:pPr>
    </w:p>
    <w:p w:rsidR="00975687" w:rsidP="00975687" w:rsidRDefault="00975687" w14:paraId="340990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75687" w:rsidP="00975687" w:rsidRDefault="00975687" w14:paraId="6DFBCEC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75687" w:rsidP="00975687" w:rsidRDefault="00975687" w14:paraId="7038D320" w14:textId="77777777">
      <w:pPr>
        <w:tabs>
          <w:tab w:val="left" w:pos="709"/>
        </w:tabs>
      </w:pPr>
    </w:p>
    <w:p w:rsidR="00975687" w:rsidP="00975687" w:rsidRDefault="00975687" w14:paraId="4F087839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C39851" w14:textId="0DC39851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5687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756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5687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75687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75687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75687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75687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568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75687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75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687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687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687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687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5687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5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568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2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St-2543/2019</izvorni_sadrzaj>
    <derivirana_varijabla naziv="DomainObject.Predmet.OznakaBroj_1">St-2543/2019</derivirana_varijabla>
  </DomainObject.Predmet.OznakaBroj>
  <DomainObject.Predmet.OznakaBrojOptuznogAkta>
    <izvorni_sadrzaj>04-06-19-4470</izvorni_sadrzaj>
    <derivirana_varijabla naziv="DomainObject.Predmet.OznakaBrojOptuznogAkta_1">04-06-19-4470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ORLIĆ TRADE d.o.o.</izvorni_sadrzaj>
    <derivirana_varijabla naziv="DomainObject.Predmet.ProtustrankaFormated_1">  ORLIĆ TRADE d.o.o.</derivirana_varijabla>
  </DomainObject.Predmet.ProtustrankaFormated>
  <DomainObject.Predmet.ProtustrankaFormatedOIB>
    <izvorni_sadrzaj>  ORLIĆ TRADE d.o.o., OIB 47655092307</izvorni_sadrzaj>
    <derivirana_varijabla naziv="DomainObject.Predmet.ProtustrankaFormatedOIB_1">  ORLIĆ TRADE d.o.o., OIB 47655092307</derivirana_varijabla>
  </DomainObject.Predmet.ProtustrankaFormatedOIB>
  <DomainObject.Predmet.ProtustrankaFormatedWithAdress>
    <izvorni_sadrzaj> ORLIĆ TRADE d.o.o., Bukovačka cesta 25, 10000 Zagreb</izvorni_sadrzaj>
    <derivirana_varijabla naziv="DomainObject.Predmet.ProtustrankaFormatedWithAdress_1"> ORLIĆ TRADE d.o.o., Bukovačka cesta 25, 10000 Zagreb</derivirana_varijabla>
  </DomainObject.Predmet.ProtustrankaFormatedWithAdress>
  <DomainObject.Predmet.ProtustrankaFormatedWithAdressOIB>
    <izvorni_sadrzaj> ORLIĆ TRADE d.o.o., OIB 47655092307, Bukovačka cesta 25, 10000 Zagreb</izvorni_sadrzaj>
    <derivirana_varijabla naziv="DomainObject.Predmet.ProtustrankaFormatedWithAdressOIB_1"> ORLIĆ TRADE d.o.o., OIB 47655092307, Bukovačka cesta 25, 10000 Zagreb</derivirana_varijabla>
  </DomainObject.Predmet.ProtustrankaFormatedWithAdressOIB>
  <DomainObject.Predmet.ProtustrankaWithAdress>
    <izvorni_sadrzaj>ORLIĆ TRADE d.o.o. Bukovačka cesta 25, 10000 Zagreb</izvorni_sadrzaj>
    <derivirana_varijabla naziv="DomainObject.Predmet.ProtustrankaWithAdress_1">ORLIĆ TRADE d.o.o. Bukovačka cesta 25, 10000 Zagreb</derivirana_varijabla>
  </DomainObject.Predmet.ProtustrankaWithAdress>
  <DomainObject.Predmet.ProtustrankaWithAdressOIB>
    <izvorni_sadrzaj>ORLIĆ TRADE d.o.o., OIB 47655092307, Bukovačka cesta 25, 10000 Zagreb</izvorni_sadrzaj>
    <derivirana_varijabla naziv="DomainObject.Predmet.ProtustrankaWithAdressOIB_1">ORLIĆ TRADE d.o.o., OIB 47655092307, Bukovačka cesta 25, 10000 Zagreb</derivirana_varijabla>
  </DomainObject.Predmet.ProtustrankaWithAdressOIB>
  <DomainObject.Predmet.ProtustrankaNazivFormated>
    <izvorni_sadrzaj>ORLIĆ TRADE d.o.o.</izvorni_sadrzaj>
    <derivirana_varijabla naziv="DomainObject.Predmet.ProtustrankaNazivFormated_1">ORLIĆ TRADE d.o.o.</derivirana_varijabla>
  </DomainObject.Predmet.ProtustrankaNazivFormated>
  <DomainObject.Predmet.ProtustrankaNazivFormatedOIB>
    <izvorni_sadrzaj>ORLIĆ TRADE d.o.o., OIB 47655092307</izvorni_sadrzaj>
    <derivirana_varijabla naziv="DomainObject.Predmet.ProtustrankaNazivFormatedOIB_1">ORLIĆ TRADE d.o.o., OIB 47655092307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ORLIĆ TRADE d.o.o.</item>
    </izvorni_sadrzaj>
    <derivirana_varijabla naziv="DomainObject.Predmet.ProtuStrankaListFormated_1">
      <item>ORLIĆ TRADE d.o.o.</item>
    </derivirana_varijabla>
  </DomainObject.Predmet.ProtuStrankaListFormated>
  <DomainObject.Predmet.ProtuStrankaListFormatedOIB>
    <izvorni_sadrzaj>
      <item>ORLIĆ TRADE d.o.o., OIB 47655092307</item>
    </izvorni_sadrzaj>
    <derivirana_varijabla naziv="DomainObject.Predmet.ProtuStrankaListFormatedOIB_1">
      <item>ORLIĆ TRADE d.o.o., OIB 47655092307</item>
    </derivirana_varijabla>
  </DomainObject.Predmet.ProtuStrankaListFormatedOIB>
  <DomainObject.Predmet.ProtuStrankaListFormatedWithAdress>
    <izvorni_sadrzaj>
      <item>ORLIĆ TRADE d.o.o., Bukovačka cesta 25, 10000 Zagreb</item>
    </izvorni_sadrzaj>
    <derivirana_varijabla naziv="DomainObject.Predmet.ProtuStrankaListFormatedWithAdress_1">
      <item>ORLIĆ TRADE d.o.o., Bukovačka cesta 25, 10000 Zagreb</item>
    </derivirana_varijabla>
  </DomainObject.Predmet.ProtuStrankaListFormatedWithAdress>
  <DomainObject.Predmet.ProtuStrankaListFormatedWithAdressOIB>
    <izvorni_sadrzaj>
      <item>ORLIĆ TRADE d.o.o., OIB 47655092307, Bukovačka cesta 25, 10000 Zagreb</item>
    </izvorni_sadrzaj>
    <derivirana_varijabla naziv="DomainObject.Predmet.ProtuStrankaListFormatedWithAdressOIB_1">
      <item>ORLIĆ TRADE d.o.o., OIB 47655092307, Bukovačka cesta 25, 10000 Zagreb</item>
    </derivirana_varijabla>
  </DomainObject.Predmet.ProtuStrankaListFormatedWithAdressOIB>
  <DomainObject.Predmet.ProtuStrankaListNazivFormated>
    <izvorni_sadrzaj>
      <item>ORLIĆ TRADE d.o.o.</item>
    </izvorni_sadrzaj>
    <derivirana_varijabla naziv="DomainObject.Predmet.ProtuStrankaListNazivFormated_1">
      <item>ORLIĆ TRADE d.o.o.</item>
    </derivirana_varijabla>
  </DomainObject.Predmet.ProtuStrankaListNazivFormated>
  <DomainObject.Predmet.ProtuStrankaListNazivFormatedOIB>
    <izvorni_sadrzaj>
      <item>ORLIĆ TRADE d.o.o., OIB 47655092307</item>
    </izvorni_sadrzaj>
    <derivirana_varijabla naziv="DomainObject.Predmet.ProtuStrankaListNazivFormatedOIB_1">
      <item>ORLIĆ TRADE d.o.o., OIB 47655092307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ORLIĆ TRADE d.o.o.</izvorni_sadrzaj>
    <derivirana_varijabla naziv="DomainObject.Predmet.ProtustrankaIDrugi_1">ORLIĆ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ORLIĆ TRADE d.o.o., OIB 47655092307, Bukovačka cesta 25, 10000 Zagreb</izvorni_sadrzaj>
    <derivirana_varijabla naziv="DomainObject.Predmet.ProtustrankaIDrugiAdressOIB_1">ORLIĆ TRADE d.o.o., OIB 47655092307, Bukovačka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ORLIĆ TRADE d.o.o.</item>
      <item>Financijska agencija</item>
    </izvorni_sadrzaj>
    <derivirana_varijabla naziv="DomainObject.Predmet.SudioniciListNaziv_1">
      <item>ORLIĆ TRADE d.o.o.</item>
      <item>Financijska agencija</item>
    </derivirana_varijabla>
  </DomainObject.Predmet.SudioniciListNaziv>
  <DomainObject.Predmet.SudioniciListAdressOIB>
    <izvorni_sadrzaj>
      <item>ORLIĆ TRADE d.o.o., OIB 47655092307, Bukovačka cesta 25,10000 Zagreb</item>
      <item>Financijska agencija, OIB 85821130368, TRG SVIBANJSKIH ŽRTAVA 1995. 1,10000 Zagreb</item>
    </izvorni_sadrzaj>
    <derivirana_varijabla naziv="DomainObject.Predmet.SudioniciListAdressOIB_1">
      <item>ORLIĆ TRADE d.o.o., OIB 47655092307, Bukovačka cesta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47655092307</item>
      <item>, OIB 85821130368</item>
    </izvorni_sadrzaj>
    <derivirana_varijabla naziv="DomainObject.Predmet.SudioniciListNazivOIB_1">
      <item>, OIB 47655092307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